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7FAE7" w14:textId="77777777" w:rsidR="008D058B" w:rsidRDefault="008D058B" w:rsidP="008D0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BLOWBELLE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fl.1459)</w:t>
      </w:r>
    </w:p>
    <w:p w14:paraId="76812EDB" w14:textId="77777777" w:rsidR="008D058B" w:rsidRDefault="008D058B" w:rsidP="008D0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Founder.</w:t>
      </w:r>
    </w:p>
    <w:p w14:paraId="54EF7793" w14:textId="77777777" w:rsidR="008D058B" w:rsidRDefault="008D058B" w:rsidP="008D058B">
      <w:pPr>
        <w:pStyle w:val="NoSpacing"/>
        <w:rPr>
          <w:rFonts w:cs="Times New Roman"/>
          <w:szCs w:val="24"/>
        </w:rPr>
      </w:pPr>
    </w:p>
    <w:p w14:paraId="01CB3186" w14:textId="77777777" w:rsidR="008D058B" w:rsidRDefault="008D058B" w:rsidP="008D058B">
      <w:pPr>
        <w:pStyle w:val="NoSpacing"/>
        <w:rPr>
          <w:rFonts w:cs="Times New Roman"/>
          <w:szCs w:val="24"/>
        </w:rPr>
      </w:pPr>
    </w:p>
    <w:p w14:paraId="6B37A377" w14:textId="77777777" w:rsidR="008D058B" w:rsidRDefault="008D058B" w:rsidP="008D0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Oct.1459</w:t>
      </w:r>
      <w:r>
        <w:rPr>
          <w:rFonts w:cs="Times New Roman"/>
          <w:szCs w:val="24"/>
        </w:rPr>
        <w:tab/>
        <w:t xml:space="preserve">He was one of those to whom William </w:t>
      </w:r>
      <w:proofErr w:type="spellStart"/>
      <w:r>
        <w:rPr>
          <w:rFonts w:cs="Times New Roman"/>
          <w:szCs w:val="24"/>
        </w:rPr>
        <w:t>Holme</w:t>
      </w:r>
      <w:proofErr w:type="spellEnd"/>
      <w:r>
        <w:rPr>
          <w:rFonts w:cs="Times New Roman"/>
          <w:szCs w:val="24"/>
        </w:rPr>
        <w:t xml:space="preserve"> of London(q.v.) gifted his</w:t>
      </w:r>
    </w:p>
    <w:p w14:paraId="5086F881" w14:textId="77777777" w:rsidR="008D058B" w:rsidRDefault="008D058B" w:rsidP="008D0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goods and chattels.</w:t>
      </w:r>
    </w:p>
    <w:p w14:paraId="64F84966" w14:textId="77777777" w:rsidR="008D058B" w:rsidRDefault="008D058B" w:rsidP="008D058B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154)</w:t>
      </w:r>
    </w:p>
    <w:p w14:paraId="2424B469" w14:textId="77777777" w:rsidR="008D058B" w:rsidRDefault="008D058B" w:rsidP="008D058B">
      <w:pPr>
        <w:pStyle w:val="NoSpacing"/>
        <w:rPr>
          <w:rFonts w:cs="Times New Roman"/>
          <w:szCs w:val="24"/>
        </w:rPr>
      </w:pPr>
    </w:p>
    <w:p w14:paraId="2F29D844" w14:textId="77777777" w:rsidR="008D058B" w:rsidRDefault="008D058B" w:rsidP="008D058B">
      <w:pPr>
        <w:pStyle w:val="NoSpacing"/>
        <w:rPr>
          <w:rFonts w:cs="Times New Roman"/>
          <w:szCs w:val="24"/>
        </w:rPr>
      </w:pPr>
    </w:p>
    <w:p w14:paraId="735A846A" w14:textId="77777777" w:rsidR="008D058B" w:rsidRDefault="008D058B" w:rsidP="008D05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May 2023</w:t>
      </w:r>
    </w:p>
    <w:p w14:paraId="123E89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F1804" w14:textId="77777777" w:rsidR="008D058B" w:rsidRDefault="008D058B" w:rsidP="009139A6">
      <w:r>
        <w:separator/>
      </w:r>
    </w:p>
  </w:endnote>
  <w:endnote w:type="continuationSeparator" w:id="0">
    <w:p w14:paraId="139F8BB9" w14:textId="77777777" w:rsidR="008D058B" w:rsidRDefault="008D05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75B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E94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F0D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C788A" w14:textId="77777777" w:rsidR="008D058B" w:rsidRDefault="008D058B" w:rsidP="009139A6">
      <w:r>
        <w:separator/>
      </w:r>
    </w:p>
  </w:footnote>
  <w:footnote w:type="continuationSeparator" w:id="0">
    <w:p w14:paraId="324BFF75" w14:textId="77777777" w:rsidR="008D058B" w:rsidRDefault="008D05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FF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8E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C9C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58B"/>
    <w:rsid w:val="000666E0"/>
    <w:rsid w:val="002510B7"/>
    <w:rsid w:val="005C130B"/>
    <w:rsid w:val="00826F5C"/>
    <w:rsid w:val="008D058B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F2D6E"/>
  <w15:chartTrackingRefBased/>
  <w15:docId w15:val="{EFE73F72-3B4F-41E2-83A5-DBBE704FD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2023-05-07T19:25:00Z</dcterms:created>
  <dcterms:modified xsi:type="dcterms:W3CDTF">2023-05-07T19:26:00Z</dcterms:modified>
</cp:coreProperties>
</file>